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D64" w:rsidRDefault="00100D64" w:rsidP="003D01A8">
      <w:pPr>
        <w:pStyle w:val="Heading1"/>
        <w:spacing w:line="240" w:lineRule="auto"/>
        <w:ind w:firstLine="0"/>
        <w:rPr>
          <w:b/>
        </w:rPr>
      </w:pPr>
      <w:r>
        <w:rPr>
          <w:b/>
        </w:rPr>
        <w:t>САРАТОВСКАЯ ОБЛАСТЬ                                          ОЗИНСКИЙ РАЙОН</w:t>
      </w:r>
    </w:p>
    <w:p w:rsidR="00100D64" w:rsidRDefault="00100D64" w:rsidP="003D01A8">
      <w:pPr>
        <w:rPr>
          <w:sz w:val="28"/>
          <w:szCs w:val="28"/>
        </w:rPr>
      </w:pPr>
    </w:p>
    <w:p w:rsidR="00100D64" w:rsidRDefault="00100D64" w:rsidP="003D01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РАЙОННОЕ СОБРАНИЕ</w:t>
      </w:r>
    </w:p>
    <w:p w:rsidR="00100D64" w:rsidRDefault="00100D64" w:rsidP="003D01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ОЗИНСКОГО МУНИЦИПАЛЬНОГО РАЙОНА</w:t>
      </w:r>
    </w:p>
    <w:p w:rsidR="00100D64" w:rsidRDefault="00100D64" w:rsidP="003D01A8">
      <w:pPr>
        <w:pStyle w:val="Heading2"/>
        <w:rPr>
          <w:bCs w:val="0"/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100D64" w:rsidRDefault="00100D64" w:rsidP="003D01A8">
      <w:pPr>
        <w:jc w:val="center"/>
        <w:rPr>
          <w:b/>
          <w:bCs/>
          <w:sz w:val="28"/>
          <w:szCs w:val="28"/>
        </w:rPr>
      </w:pPr>
    </w:p>
    <w:p w:rsidR="00100D64" w:rsidRDefault="00100D64" w:rsidP="00C56E75">
      <w:pPr>
        <w:tabs>
          <w:tab w:val="left" w:pos="6840"/>
        </w:tabs>
        <w:jc w:val="center"/>
        <w:rPr>
          <w:b/>
          <w:bCs/>
          <w:sz w:val="28"/>
          <w:szCs w:val="28"/>
        </w:rPr>
      </w:pPr>
      <w:r w:rsidRPr="00AE48CF">
        <w:rPr>
          <w:b/>
          <w:bCs/>
          <w:sz w:val="28"/>
          <w:szCs w:val="28"/>
        </w:rPr>
        <w:t xml:space="preserve">Восемьдесят </w:t>
      </w:r>
      <w:r>
        <w:rPr>
          <w:b/>
          <w:bCs/>
          <w:sz w:val="28"/>
          <w:szCs w:val="28"/>
        </w:rPr>
        <w:t xml:space="preserve">седьмое </w:t>
      </w:r>
      <w:r w:rsidRPr="00AE48CF">
        <w:rPr>
          <w:b/>
          <w:bCs/>
          <w:sz w:val="28"/>
          <w:szCs w:val="28"/>
        </w:rPr>
        <w:t>заседание</w:t>
      </w:r>
    </w:p>
    <w:p w:rsidR="00100D64" w:rsidRDefault="00100D64" w:rsidP="003D01A8">
      <w:pPr>
        <w:jc w:val="center"/>
        <w:rPr>
          <w:b/>
          <w:bCs/>
          <w:sz w:val="28"/>
          <w:szCs w:val="28"/>
        </w:rPr>
      </w:pPr>
    </w:p>
    <w:p w:rsidR="00100D64" w:rsidRDefault="00100D64" w:rsidP="003D01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№ 347</w:t>
      </w:r>
    </w:p>
    <w:p w:rsidR="00100D64" w:rsidRDefault="00100D64" w:rsidP="003D01A8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от 11 июля 2016 года</w:t>
      </w:r>
    </w:p>
    <w:p w:rsidR="00100D64" w:rsidRDefault="00100D64" w:rsidP="003D01A8">
      <w:pPr>
        <w:tabs>
          <w:tab w:val="left" w:pos="1845"/>
        </w:tabs>
        <w:jc w:val="both"/>
        <w:rPr>
          <w:sz w:val="28"/>
          <w:szCs w:val="28"/>
        </w:rPr>
      </w:pPr>
    </w:p>
    <w:p w:rsidR="00100D64" w:rsidRDefault="00100D64" w:rsidP="003D01A8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 внесении изменений и дополнений</w:t>
      </w:r>
    </w:p>
    <w:p w:rsidR="00100D64" w:rsidRDefault="00100D64" w:rsidP="003D01A8">
      <w:pPr>
        <w:rPr>
          <w:sz w:val="28"/>
          <w:szCs w:val="28"/>
        </w:rPr>
      </w:pPr>
      <w:r>
        <w:rPr>
          <w:sz w:val="28"/>
          <w:szCs w:val="28"/>
        </w:rPr>
        <w:t xml:space="preserve">в решение районного Собрания </w:t>
      </w:r>
    </w:p>
    <w:p w:rsidR="00100D64" w:rsidRDefault="00100D64" w:rsidP="003D01A8">
      <w:pPr>
        <w:rPr>
          <w:sz w:val="28"/>
          <w:szCs w:val="28"/>
        </w:rPr>
      </w:pPr>
      <w:r>
        <w:rPr>
          <w:sz w:val="28"/>
          <w:szCs w:val="28"/>
        </w:rPr>
        <w:t>Озинского муниципального района</w:t>
      </w:r>
    </w:p>
    <w:p w:rsidR="00100D64" w:rsidRDefault="00100D64" w:rsidP="003D01A8">
      <w:pPr>
        <w:rPr>
          <w:sz w:val="28"/>
          <w:szCs w:val="28"/>
        </w:rPr>
      </w:pPr>
      <w:r>
        <w:rPr>
          <w:sz w:val="28"/>
          <w:szCs w:val="28"/>
        </w:rPr>
        <w:t>от 22 декабря 2015 года № 303</w:t>
      </w:r>
    </w:p>
    <w:p w:rsidR="00100D64" w:rsidRDefault="00100D64" w:rsidP="003D01A8">
      <w:pPr>
        <w:ind w:hanging="540"/>
        <w:rPr>
          <w:sz w:val="28"/>
          <w:szCs w:val="28"/>
        </w:rPr>
      </w:pPr>
    </w:p>
    <w:p w:rsidR="00100D64" w:rsidRPr="003D01A8" w:rsidRDefault="00100D64" w:rsidP="003D01A8">
      <w:pPr>
        <w:ind w:right="-6" w:firstLine="708"/>
        <w:jc w:val="both"/>
        <w:rPr>
          <w:sz w:val="28"/>
          <w:szCs w:val="28"/>
        </w:rPr>
      </w:pPr>
      <w:r w:rsidRPr="003D01A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Воронковой Е.Н.                        «О внесении изменений и дополнений в решение районного Собрания Озинского муниципального района от 22 декабря 2015 года № 303 </w:t>
      </w:r>
      <w:r>
        <w:rPr>
          <w:sz w:val="28"/>
          <w:szCs w:val="28"/>
        </w:rPr>
        <w:t xml:space="preserve">              </w:t>
      </w:r>
      <w:r w:rsidRPr="003D01A8">
        <w:rPr>
          <w:sz w:val="28"/>
          <w:szCs w:val="28"/>
        </w:rPr>
        <w:t>«О бюджете Озинского муниципального района на 2016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районе, утвержденного решением районного Собрания Озинского муниципального района от 14 октября 2014 года № 232, районное Собрание Озинского муниципального района Саратовской области</w:t>
      </w:r>
    </w:p>
    <w:p w:rsidR="00100D64" w:rsidRPr="003D01A8" w:rsidRDefault="00100D64" w:rsidP="003D01A8">
      <w:pPr>
        <w:ind w:right="175" w:hanging="540"/>
        <w:rPr>
          <w:sz w:val="28"/>
          <w:szCs w:val="28"/>
        </w:rPr>
      </w:pPr>
    </w:p>
    <w:p w:rsidR="00100D64" w:rsidRPr="003D01A8" w:rsidRDefault="00100D64" w:rsidP="003D01A8">
      <w:pPr>
        <w:ind w:right="175"/>
        <w:jc w:val="center"/>
        <w:rPr>
          <w:b/>
          <w:sz w:val="28"/>
          <w:szCs w:val="28"/>
        </w:rPr>
      </w:pPr>
      <w:r w:rsidRPr="003D01A8">
        <w:rPr>
          <w:b/>
          <w:sz w:val="28"/>
          <w:szCs w:val="28"/>
        </w:rPr>
        <w:t>РЕШИЛО:</w:t>
      </w:r>
    </w:p>
    <w:p w:rsidR="00100D64" w:rsidRPr="003D01A8" w:rsidRDefault="00100D64" w:rsidP="003D01A8">
      <w:pPr>
        <w:ind w:right="175"/>
        <w:jc w:val="center"/>
        <w:rPr>
          <w:b/>
          <w:sz w:val="28"/>
          <w:szCs w:val="28"/>
        </w:rPr>
      </w:pPr>
    </w:p>
    <w:p w:rsidR="00100D64" w:rsidRPr="003D01A8" w:rsidRDefault="00100D64" w:rsidP="003D01A8">
      <w:pPr>
        <w:pStyle w:val="BodyTextIndent2"/>
        <w:tabs>
          <w:tab w:val="left" w:pos="0"/>
        </w:tabs>
        <w:spacing w:line="240" w:lineRule="auto"/>
        <w:ind w:left="0" w:firstLine="709"/>
        <w:jc w:val="both"/>
      </w:pPr>
      <w:r w:rsidRPr="003D01A8">
        <w:t>1. Внести в решение районного Собрания Озинского муниципального района от 22 декабря 2015 года № 303 «О бюджете Озинского муниципального района на 2016 год» (</w:t>
      </w:r>
      <w:r w:rsidRPr="003D01A8">
        <w:rPr>
          <w:color w:val="000000"/>
        </w:rPr>
        <w:t>с изменениями и дополнениями                от 22 января 2016 года № 317, от 29 февраля 2016 года № 319,                                         от 25 марта 2016 года № 324, от 25 апреля 2016 года № 336</w:t>
      </w:r>
      <w:r>
        <w:rPr>
          <w:color w:val="000000"/>
        </w:rPr>
        <w:t xml:space="preserve">,                                            от 31 мая 2016 года № 340, от 27 </w:t>
      </w:r>
      <w:r w:rsidRPr="00AC537D">
        <w:rPr>
          <w:color w:val="000000"/>
        </w:rPr>
        <w:t>июня 2016 года №</w:t>
      </w:r>
      <w:r>
        <w:rPr>
          <w:color w:val="000000"/>
        </w:rPr>
        <w:t xml:space="preserve"> </w:t>
      </w:r>
      <w:r w:rsidRPr="00AC537D">
        <w:rPr>
          <w:color w:val="000000"/>
        </w:rPr>
        <w:t>346)</w:t>
      </w:r>
      <w:r w:rsidRPr="00AC537D">
        <w:rPr>
          <w:color w:val="FF0000"/>
        </w:rPr>
        <w:t xml:space="preserve"> </w:t>
      </w:r>
      <w:r w:rsidRPr="00AC537D">
        <w:t>следующие изменения и дополнения:</w:t>
      </w:r>
    </w:p>
    <w:p w:rsidR="00100D64" w:rsidRDefault="00100D64" w:rsidP="003D01A8">
      <w:pPr>
        <w:pStyle w:val="BodyTextIndent2"/>
        <w:tabs>
          <w:tab w:val="left" w:pos="0"/>
        </w:tabs>
        <w:spacing w:line="240" w:lineRule="auto"/>
        <w:ind w:left="0" w:firstLine="709"/>
        <w:jc w:val="both"/>
      </w:pPr>
      <w:r w:rsidRPr="003D01A8">
        <w:t>1.1. в пункте 1 цифры «3</w:t>
      </w:r>
      <w:r>
        <w:t>50572,1</w:t>
      </w:r>
      <w:r w:rsidRPr="003D01A8">
        <w:t xml:space="preserve">» </w:t>
      </w:r>
      <w:r w:rsidRPr="00DD4A91">
        <w:t>заменить цифрами «346</w:t>
      </w:r>
      <w:r>
        <w:t>700</w:t>
      </w:r>
      <w:r w:rsidRPr="00DD4A91">
        <w:t>,0», цифры «344821,7» заменить цифрами «340</w:t>
      </w:r>
      <w:r>
        <w:t>94</w:t>
      </w:r>
      <w:r w:rsidRPr="00DD4A91">
        <w:t>9,6».</w:t>
      </w:r>
      <w:r w:rsidRPr="003D01A8">
        <w:t xml:space="preserve"> </w:t>
      </w:r>
    </w:p>
    <w:p w:rsidR="00100D64" w:rsidRDefault="00100D64" w:rsidP="002273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пункт 7 изложить в новой редакции:</w:t>
      </w:r>
    </w:p>
    <w:p w:rsidR="00100D64" w:rsidRDefault="00100D64" w:rsidP="00857BD1">
      <w:pPr>
        <w:pStyle w:val="BodyTextIndent2"/>
        <w:tabs>
          <w:tab w:val="left" w:pos="0"/>
        </w:tabs>
        <w:spacing w:line="240" w:lineRule="auto"/>
        <w:ind w:left="0" w:firstLine="709"/>
        <w:jc w:val="both"/>
      </w:pPr>
      <w:r>
        <w:t>«</w:t>
      </w:r>
      <w:r w:rsidRPr="00857BD1">
        <w:t>7. Установить, что субсидии юридическим лицам (за исключением субсидий государственным (муниципальным) учреждениям, а также субсидий, указанных в пункте 7 статьи 78 Бюджетного кодекса Российской Федерации), индивидуальным предпринимателям, а также физическим лицам – производителям товаров, работ, услуг предоставляются, в соответствии со сводной росписью бюджета района за счет бюджетных ассигнований и в пределах лимитов бюджетных обязательств путем перечисления средств субсидий на расчетные счета получателей субсидий, открытые в кредитных организациях. Субсидии</w:t>
      </w:r>
      <w:r>
        <w:t xml:space="preserve"> (гранты) предоставляются вновь зарегистрированным и действующим менее одного года субъектам малого предпринимательства, осуществляющим деятельность в приоритетных отраслях экономики, а также</w:t>
      </w:r>
      <w:r w:rsidRPr="00857BD1">
        <w:t xml:space="preserve"> в случае возмещения части затрат на официальное опубликование информационных материалов  и правовых актов органов местного самоуправления, </w:t>
      </w:r>
      <w:r>
        <w:t>и</w:t>
      </w:r>
      <w:r w:rsidRPr="00857BD1">
        <w:t xml:space="preserve"> освещение социально-значимых тем муниципального района.</w:t>
      </w:r>
      <w:r>
        <w:t>».</w:t>
      </w:r>
    </w:p>
    <w:p w:rsidR="00100D64" w:rsidRPr="003D01A8" w:rsidRDefault="00100D64" w:rsidP="003D01A8">
      <w:pPr>
        <w:pStyle w:val="BodyTextIndent2"/>
        <w:spacing w:line="240" w:lineRule="auto"/>
        <w:ind w:left="0" w:firstLine="709"/>
        <w:jc w:val="both"/>
      </w:pPr>
      <w:r>
        <w:t>1.3.Приложения 1, 6, 7, 8, 9</w:t>
      </w:r>
      <w:r w:rsidRPr="003D01A8">
        <w:t xml:space="preserve"> изложить в новой редакции сог</w:t>
      </w:r>
      <w:r>
        <w:t>ласно приложениям 1, 2, 3, 4, 5</w:t>
      </w:r>
      <w:r w:rsidRPr="003D01A8">
        <w:t xml:space="preserve"> к настоящему решению.</w:t>
      </w:r>
    </w:p>
    <w:p w:rsidR="00100D64" w:rsidRPr="003D01A8" w:rsidRDefault="00100D64" w:rsidP="003D01A8">
      <w:pPr>
        <w:pStyle w:val="BodyTextIndent3"/>
        <w:tabs>
          <w:tab w:val="left" w:pos="0"/>
        </w:tabs>
        <w:spacing w:line="240" w:lineRule="auto"/>
        <w:ind w:left="0" w:firstLine="709"/>
      </w:pPr>
      <w:r w:rsidRPr="003D01A8"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100D64" w:rsidRPr="003D01A8" w:rsidRDefault="00100D64" w:rsidP="003D01A8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3D01A8">
        <w:rPr>
          <w:sz w:val="28"/>
          <w:szCs w:val="28"/>
        </w:rPr>
        <w:t>3. Настоящее решение вступает в силу с момента его подписания.</w:t>
      </w:r>
    </w:p>
    <w:p w:rsidR="00100D64" w:rsidRDefault="00100D64" w:rsidP="003D01A8">
      <w:pPr>
        <w:rPr>
          <w:sz w:val="28"/>
          <w:szCs w:val="28"/>
        </w:rPr>
      </w:pPr>
    </w:p>
    <w:p w:rsidR="00100D64" w:rsidRDefault="00100D64" w:rsidP="003D01A8">
      <w:pPr>
        <w:rPr>
          <w:sz w:val="28"/>
          <w:szCs w:val="28"/>
        </w:rPr>
      </w:pPr>
    </w:p>
    <w:p w:rsidR="00100D64" w:rsidRDefault="00100D64" w:rsidP="003D01A8">
      <w:pPr>
        <w:rPr>
          <w:sz w:val="28"/>
          <w:szCs w:val="28"/>
        </w:rPr>
      </w:pPr>
      <w:bookmarkStart w:id="0" w:name="_GoBack"/>
      <w:bookmarkEnd w:id="0"/>
    </w:p>
    <w:p w:rsidR="00100D64" w:rsidRDefault="00100D64" w:rsidP="003D01A8">
      <w:pPr>
        <w:pStyle w:val="Heading5"/>
        <w:tabs>
          <w:tab w:val="left" w:pos="0"/>
        </w:tabs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Глава Озинского </w:t>
      </w:r>
    </w:p>
    <w:p w:rsidR="00100D64" w:rsidRPr="008377C6" w:rsidRDefault="00100D64" w:rsidP="003D01A8">
      <w:pPr>
        <w:pStyle w:val="BodyText2"/>
        <w:tabs>
          <w:tab w:val="left" w:pos="0"/>
          <w:tab w:val="left" w:pos="6946"/>
        </w:tabs>
        <w:ind w:right="-1"/>
        <w:rPr>
          <w:b/>
          <w:sz w:val="28"/>
          <w:szCs w:val="28"/>
        </w:rPr>
      </w:pPr>
      <w:r w:rsidRPr="008377C6">
        <w:rPr>
          <w:b/>
          <w:sz w:val="28"/>
          <w:szCs w:val="28"/>
        </w:rPr>
        <w:t>муниципального района                                                         С. А. Колесников</w:t>
      </w:r>
    </w:p>
    <w:sectPr w:rsidR="00100D64" w:rsidRPr="008377C6" w:rsidSect="00975A4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12141"/>
    <w:rsid w:val="00015DF2"/>
    <w:rsid w:val="00016385"/>
    <w:rsid w:val="00016A30"/>
    <w:rsid w:val="00017D97"/>
    <w:rsid w:val="000204D0"/>
    <w:rsid w:val="00021EF9"/>
    <w:rsid w:val="000227A8"/>
    <w:rsid w:val="00031A59"/>
    <w:rsid w:val="00031E83"/>
    <w:rsid w:val="000330BA"/>
    <w:rsid w:val="00037EDE"/>
    <w:rsid w:val="00045B23"/>
    <w:rsid w:val="0004754D"/>
    <w:rsid w:val="0005124E"/>
    <w:rsid w:val="000526C5"/>
    <w:rsid w:val="00052B40"/>
    <w:rsid w:val="0005542C"/>
    <w:rsid w:val="00055C8A"/>
    <w:rsid w:val="00061337"/>
    <w:rsid w:val="00061340"/>
    <w:rsid w:val="00061E33"/>
    <w:rsid w:val="000745A9"/>
    <w:rsid w:val="00082023"/>
    <w:rsid w:val="00082346"/>
    <w:rsid w:val="0008357F"/>
    <w:rsid w:val="000878BA"/>
    <w:rsid w:val="000A1C28"/>
    <w:rsid w:val="000A435B"/>
    <w:rsid w:val="000A5F6C"/>
    <w:rsid w:val="000A6F51"/>
    <w:rsid w:val="000B0E4B"/>
    <w:rsid w:val="000B2532"/>
    <w:rsid w:val="000B2E01"/>
    <w:rsid w:val="000B7365"/>
    <w:rsid w:val="000B7BE4"/>
    <w:rsid w:val="000B7F41"/>
    <w:rsid w:val="000C27E4"/>
    <w:rsid w:val="000C58DD"/>
    <w:rsid w:val="000D2874"/>
    <w:rsid w:val="000D2A6B"/>
    <w:rsid w:val="000D7703"/>
    <w:rsid w:val="000E1BEA"/>
    <w:rsid w:val="000E2FCD"/>
    <w:rsid w:val="000E3D8F"/>
    <w:rsid w:val="000E4C18"/>
    <w:rsid w:val="000E63CE"/>
    <w:rsid w:val="000F1054"/>
    <w:rsid w:val="00100D64"/>
    <w:rsid w:val="00102A17"/>
    <w:rsid w:val="001052DC"/>
    <w:rsid w:val="001052FC"/>
    <w:rsid w:val="00113C2D"/>
    <w:rsid w:val="00113C7B"/>
    <w:rsid w:val="0012051C"/>
    <w:rsid w:val="00121635"/>
    <w:rsid w:val="001243FD"/>
    <w:rsid w:val="00126D96"/>
    <w:rsid w:val="001316B9"/>
    <w:rsid w:val="0013683A"/>
    <w:rsid w:val="00137143"/>
    <w:rsid w:val="00137E5C"/>
    <w:rsid w:val="001511F0"/>
    <w:rsid w:val="00151DF6"/>
    <w:rsid w:val="00152512"/>
    <w:rsid w:val="0015449D"/>
    <w:rsid w:val="0015588A"/>
    <w:rsid w:val="00162C75"/>
    <w:rsid w:val="00167902"/>
    <w:rsid w:val="00173551"/>
    <w:rsid w:val="00175693"/>
    <w:rsid w:val="00182562"/>
    <w:rsid w:val="00187FCB"/>
    <w:rsid w:val="00190103"/>
    <w:rsid w:val="00193957"/>
    <w:rsid w:val="001940BE"/>
    <w:rsid w:val="001952BD"/>
    <w:rsid w:val="001A2CAD"/>
    <w:rsid w:val="001A53A3"/>
    <w:rsid w:val="001A670D"/>
    <w:rsid w:val="001B11BB"/>
    <w:rsid w:val="001B1E33"/>
    <w:rsid w:val="001B2EEB"/>
    <w:rsid w:val="001B4B2D"/>
    <w:rsid w:val="001B5ADE"/>
    <w:rsid w:val="001C0F11"/>
    <w:rsid w:val="001C1C29"/>
    <w:rsid w:val="001C27C3"/>
    <w:rsid w:val="001C5373"/>
    <w:rsid w:val="001D0232"/>
    <w:rsid w:val="001D2BCE"/>
    <w:rsid w:val="001D569C"/>
    <w:rsid w:val="001E0E14"/>
    <w:rsid w:val="001E2DDD"/>
    <w:rsid w:val="001E60C3"/>
    <w:rsid w:val="001F0B1C"/>
    <w:rsid w:val="001F35C8"/>
    <w:rsid w:val="001F7B19"/>
    <w:rsid w:val="00205ECC"/>
    <w:rsid w:val="002101ED"/>
    <w:rsid w:val="00210B33"/>
    <w:rsid w:val="00220B47"/>
    <w:rsid w:val="002226D7"/>
    <w:rsid w:val="00222B3D"/>
    <w:rsid w:val="00223706"/>
    <w:rsid w:val="002273D5"/>
    <w:rsid w:val="00227D5A"/>
    <w:rsid w:val="00231607"/>
    <w:rsid w:val="00232DB4"/>
    <w:rsid w:val="00235822"/>
    <w:rsid w:val="00240198"/>
    <w:rsid w:val="0024103F"/>
    <w:rsid w:val="00243107"/>
    <w:rsid w:val="002441E2"/>
    <w:rsid w:val="0024580E"/>
    <w:rsid w:val="00257DB7"/>
    <w:rsid w:val="0026240B"/>
    <w:rsid w:val="00262729"/>
    <w:rsid w:val="00273570"/>
    <w:rsid w:val="0027387D"/>
    <w:rsid w:val="00275FE5"/>
    <w:rsid w:val="0028094A"/>
    <w:rsid w:val="00281B32"/>
    <w:rsid w:val="002848CF"/>
    <w:rsid w:val="002879E1"/>
    <w:rsid w:val="00287D3A"/>
    <w:rsid w:val="00291BCA"/>
    <w:rsid w:val="0029297F"/>
    <w:rsid w:val="00292E89"/>
    <w:rsid w:val="00293074"/>
    <w:rsid w:val="00295068"/>
    <w:rsid w:val="002A012D"/>
    <w:rsid w:val="002A071F"/>
    <w:rsid w:val="002A0D47"/>
    <w:rsid w:val="002A146F"/>
    <w:rsid w:val="002A1D6E"/>
    <w:rsid w:val="002A5A33"/>
    <w:rsid w:val="002B0CFD"/>
    <w:rsid w:val="002B2814"/>
    <w:rsid w:val="002B4216"/>
    <w:rsid w:val="002B5EB9"/>
    <w:rsid w:val="002B6D4B"/>
    <w:rsid w:val="002C6D51"/>
    <w:rsid w:val="002C7309"/>
    <w:rsid w:val="002D124B"/>
    <w:rsid w:val="002D1A7C"/>
    <w:rsid w:val="002D3ACF"/>
    <w:rsid w:val="002D6204"/>
    <w:rsid w:val="002D6CFF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20BD6"/>
    <w:rsid w:val="00331812"/>
    <w:rsid w:val="003406E6"/>
    <w:rsid w:val="00341443"/>
    <w:rsid w:val="0034460B"/>
    <w:rsid w:val="00346B0B"/>
    <w:rsid w:val="00350F8D"/>
    <w:rsid w:val="003569D2"/>
    <w:rsid w:val="003637B9"/>
    <w:rsid w:val="00364625"/>
    <w:rsid w:val="0036493B"/>
    <w:rsid w:val="00367123"/>
    <w:rsid w:val="00370A0A"/>
    <w:rsid w:val="0037521E"/>
    <w:rsid w:val="00377DB1"/>
    <w:rsid w:val="00381948"/>
    <w:rsid w:val="00381C53"/>
    <w:rsid w:val="0038240A"/>
    <w:rsid w:val="00383B53"/>
    <w:rsid w:val="00384321"/>
    <w:rsid w:val="0038648A"/>
    <w:rsid w:val="0038666A"/>
    <w:rsid w:val="00391B3F"/>
    <w:rsid w:val="003966C0"/>
    <w:rsid w:val="003A73DC"/>
    <w:rsid w:val="003B671B"/>
    <w:rsid w:val="003B74EB"/>
    <w:rsid w:val="003C2E00"/>
    <w:rsid w:val="003C30D1"/>
    <w:rsid w:val="003C73A8"/>
    <w:rsid w:val="003C7616"/>
    <w:rsid w:val="003D01A8"/>
    <w:rsid w:val="003D20A7"/>
    <w:rsid w:val="003D3558"/>
    <w:rsid w:val="003D41AE"/>
    <w:rsid w:val="003D58A8"/>
    <w:rsid w:val="003D6713"/>
    <w:rsid w:val="003E1F0C"/>
    <w:rsid w:val="003E206F"/>
    <w:rsid w:val="003E266F"/>
    <w:rsid w:val="003E2B23"/>
    <w:rsid w:val="003E3E7F"/>
    <w:rsid w:val="003E4527"/>
    <w:rsid w:val="003E592E"/>
    <w:rsid w:val="003E63B4"/>
    <w:rsid w:val="003E6E15"/>
    <w:rsid w:val="003E756D"/>
    <w:rsid w:val="003F3303"/>
    <w:rsid w:val="003F3F80"/>
    <w:rsid w:val="003F42F8"/>
    <w:rsid w:val="00400DA5"/>
    <w:rsid w:val="00403C16"/>
    <w:rsid w:val="00404E08"/>
    <w:rsid w:val="0040560B"/>
    <w:rsid w:val="00406BE6"/>
    <w:rsid w:val="00407C5A"/>
    <w:rsid w:val="0041055E"/>
    <w:rsid w:val="00410906"/>
    <w:rsid w:val="00411847"/>
    <w:rsid w:val="00411BC3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70BF"/>
    <w:rsid w:val="00442343"/>
    <w:rsid w:val="00444BE0"/>
    <w:rsid w:val="00444D0D"/>
    <w:rsid w:val="00444DE1"/>
    <w:rsid w:val="00447694"/>
    <w:rsid w:val="004524AB"/>
    <w:rsid w:val="0045763D"/>
    <w:rsid w:val="00460D63"/>
    <w:rsid w:val="0046460C"/>
    <w:rsid w:val="00466CC2"/>
    <w:rsid w:val="004731AD"/>
    <w:rsid w:val="00473AF5"/>
    <w:rsid w:val="00475394"/>
    <w:rsid w:val="00480665"/>
    <w:rsid w:val="00480D1E"/>
    <w:rsid w:val="004828FC"/>
    <w:rsid w:val="00484482"/>
    <w:rsid w:val="0048520B"/>
    <w:rsid w:val="00492FEE"/>
    <w:rsid w:val="00493984"/>
    <w:rsid w:val="004946D8"/>
    <w:rsid w:val="00496489"/>
    <w:rsid w:val="004971C4"/>
    <w:rsid w:val="004A2108"/>
    <w:rsid w:val="004A31A8"/>
    <w:rsid w:val="004A3393"/>
    <w:rsid w:val="004A35C7"/>
    <w:rsid w:val="004A3A22"/>
    <w:rsid w:val="004A62C5"/>
    <w:rsid w:val="004A70E2"/>
    <w:rsid w:val="004B1155"/>
    <w:rsid w:val="004B1B52"/>
    <w:rsid w:val="004B1EA5"/>
    <w:rsid w:val="004B2C7F"/>
    <w:rsid w:val="004B4AA7"/>
    <w:rsid w:val="004B5E02"/>
    <w:rsid w:val="004B6CAC"/>
    <w:rsid w:val="004C22D8"/>
    <w:rsid w:val="004C3FDF"/>
    <w:rsid w:val="004C6D95"/>
    <w:rsid w:val="004D028A"/>
    <w:rsid w:val="004D652C"/>
    <w:rsid w:val="004E354B"/>
    <w:rsid w:val="004E3587"/>
    <w:rsid w:val="004E398F"/>
    <w:rsid w:val="004E3BEB"/>
    <w:rsid w:val="004E6244"/>
    <w:rsid w:val="004E645B"/>
    <w:rsid w:val="004F0B46"/>
    <w:rsid w:val="004F208F"/>
    <w:rsid w:val="004F2473"/>
    <w:rsid w:val="004F358A"/>
    <w:rsid w:val="004F4D08"/>
    <w:rsid w:val="004F595B"/>
    <w:rsid w:val="004F7605"/>
    <w:rsid w:val="00505BDA"/>
    <w:rsid w:val="00507014"/>
    <w:rsid w:val="00507256"/>
    <w:rsid w:val="00516BD1"/>
    <w:rsid w:val="00520206"/>
    <w:rsid w:val="005235E7"/>
    <w:rsid w:val="00523611"/>
    <w:rsid w:val="00524BC5"/>
    <w:rsid w:val="0052697A"/>
    <w:rsid w:val="00531852"/>
    <w:rsid w:val="00531FB2"/>
    <w:rsid w:val="00532749"/>
    <w:rsid w:val="005507EB"/>
    <w:rsid w:val="00552867"/>
    <w:rsid w:val="00556DDB"/>
    <w:rsid w:val="00564A5B"/>
    <w:rsid w:val="00571E64"/>
    <w:rsid w:val="00577244"/>
    <w:rsid w:val="00584F16"/>
    <w:rsid w:val="00584FFF"/>
    <w:rsid w:val="00586098"/>
    <w:rsid w:val="00587555"/>
    <w:rsid w:val="005919B9"/>
    <w:rsid w:val="00594CC7"/>
    <w:rsid w:val="00595316"/>
    <w:rsid w:val="005A113F"/>
    <w:rsid w:val="005A54C2"/>
    <w:rsid w:val="005A63CA"/>
    <w:rsid w:val="005B10A2"/>
    <w:rsid w:val="005B506B"/>
    <w:rsid w:val="005B7FE8"/>
    <w:rsid w:val="005C0A22"/>
    <w:rsid w:val="005C16F3"/>
    <w:rsid w:val="005C1C50"/>
    <w:rsid w:val="005C5841"/>
    <w:rsid w:val="005D0FD3"/>
    <w:rsid w:val="005D175C"/>
    <w:rsid w:val="005D3D8D"/>
    <w:rsid w:val="005D4B93"/>
    <w:rsid w:val="005D77E5"/>
    <w:rsid w:val="005E2B4B"/>
    <w:rsid w:val="005F6754"/>
    <w:rsid w:val="005F7640"/>
    <w:rsid w:val="00604087"/>
    <w:rsid w:val="00612A3A"/>
    <w:rsid w:val="0061533A"/>
    <w:rsid w:val="00633CDD"/>
    <w:rsid w:val="00636350"/>
    <w:rsid w:val="00636476"/>
    <w:rsid w:val="00636488"/>
    <w:rsid w:val="00637467"/>
    <w:rsid w:val="00640792"/>
    <w:rsid w:val="006417AE"/>
    <w:rsid w:val="00643ED1"/>
    <w:rsid w:val="00645727"/>
    <w:rsid w:val="00650049"/>
    <w:rsid w:val="006510F3"/>
    <w:rsid w:val="00652EB0"/>
    <w:rsid w:val="006539B8"/>
    <w:rsid w:val="00655980"/>
    <w:rsid w:val="00663458"/>
    <w:rsid w:val="006643BC"/>
    <w:rsid w:val="00665A6E"/>
    <w:rsid w:val="00665F41"/>
    <w:rsid w:val="00671F25"/>
    <w:rsid w:val="0067268F"/>
    <w:rsid w:val="00672844"/>
    <w:rsid w:val="006759E4"/>
    <w:rsid w:val="006778A5"/>
    <w:rsid w:val="006936B6"/>
    <w:rsid w:val="006965D1"/>
    <w:rsid w:val="006A13F8"/>
    <w:rsid w:val="006A1670"/>
    <w:rsid w:val="006A354B"/>
    <w:rsid w:val="006A595C"/>
    <w:rsid w:val="006A5B74"/>
    <w:rsid w:val="006A5D82"/>
    <w:rsid w:val="006B026F"/>
    <w:rsid w:val="006B04D1"/>
    <w:rsid w:val="006B1C51"/>
    <w:rsid w:val="006B414A"/>
    <w:rsid w:val="006B510A"/>
    <w:rsid w:val="006B5EB3"/>
    <w:rsid w:val="006C1BD6"/>
    <w:rsid w:val="006C2C33"/>
    <w:rsid w:val="006C36E7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6F6495"/>
    <w:rsid w:val="007004C1"/>
    <w:rsid w:val="00702E61"/>
    <w:rsid w:val="0070407E"/>
    <w:rsid w:val="00705925"/>
    <w:rsid w:val="00706A2A"/>
    <w:rsid w:val="00707CE2"/>
    <w:rsid w:val="00707F39"/>
    <w:rsid w:val="00713506"/>
    <w:rsid w:val="00715773"/>
    <w:rsid w:val="00717490"/>
    <w:rsid w:val="00725155"/>
    <w:rsid w:val="00730CAF"/>
    <w:rsid w:val="00731469"/>
    <w:rsid w:val="007346C4"/>
    <w:rsid w:val="00736C24"/>
    <w:rsid w:val="0074293B"/>
    <w:rsid w:val="00743412"/>
    <w:rsid w:val="00744A1E"/>
    <w:rsid w:val="007460E6"/>
    <w:rsid w:val="00752599"/>
    <w:rsid w:val="00754E50"/>
    <w:rsid w:val="0077013D"/>
    <w:rsid w:val="00772501"/>
    <w:rsid w:val="00773890"/>
    <w:rsid w:val="00777CC0"/>
    <w:rsid w:val="007827F4"/>
    <w:rsid w:val="00785876"/>
    <w:rsid w:val="00786056"/>
    <w:rsid w:val="007869E6"/>
    <w:rsid w:val="00790E74"/>
    <w:rsid w:val="007942F3"/>
    <w:rsid w:val="00795237"/>
    <w:rsid w:val="00797A9F"/>
    <w:rsid w:val="007A0AED"/>
    <w:rsid w:val="007A143A"/>
    <w:rsid w:val="007A2890"/>
    <w:rsid w:val="007A3494"/>
    <w:rsid w:val="007A4379"/>
    <w:rsid w:val="007A45E8"/>
    <w:rsid w:val="007A4802"/>
    <w:rsid w:val="007A5093"/>
    <w:rsid w:val="007A7DB8"/>
    <w:rsid w:val="007B14D6"/>
    <w:rsid w:val="007B20C4"/>
    <w:rsid w:val="007B438E"/>
    <w:rsid w:val="007B4556"/>
    <w:rsid w:val="007B71D8"/>
    <w:rsid w:val="007C12A0"/>
    <w:rsid w:val="007C154A"/>
    <w:rsid w:val="007C242C"/>
    <w:rsid w:val="007C2FC0"/>
    <w:rsid w:val="007C33DA"/>
    <w:rsid w:val="007C400E"/>
    <w:rsid w:val="007D18EC"/>
    <w:rsid w:val="007D2F44"/>
    <w:rsid w:val="007E4C4F"/>
    <w:rsid w:val="007E7D43"/>
    <w:rsid w:val="007F2B12"/>
    <w:rsid w:val="007F39E1"/>
    <w:rsid w:val="007F3F0A"/>
    <w:rsid w:val="007F7E3F"/>
    <w:rsid w:val="00801900"/>
    <w:rsid w:val="00802A8A"/>
    <w:rsid w:val="008035A8"/>
    <w:rsid w:val="00803AD8"/>
    <w:rsid w:val="00803EE0"/>
    <w:rsid w:val="00805948"/>
    <w:rsid w:val="00810069"/>
    <w:rsid w:val="00811F4B"/>
    <w:rsid w:val="00817183"/>
    <w:rsid w:val="008179EF"/>
    <w:rsid w:val="0082143A"/>
    <w:rsid w:val="00825E58"/>
    <w:rsid w:val="0082661A"/>
    <w:rsid w:val="00826A81"/>
    <w:rsid w:val="00827282"/>
    <w:rsid w:val="00830E88"/>
    <w:rsid w:val="00832C05"/>
    <w:rsid w:val="00834B8D"/>
    <w:rsid w:val="008350A9"/>
    <w:rsid w:val="0083574E"/>
    <w:rsid w:val="00836FE4"/>
    <w:rsid w:val="008377C6"/>
    <w:rsid w:val="008416B3"/>
    <w:rsid w:val="008429AA"/>
    <w:rsid w:val="00844182"/>
    <w:rsid w:val="00845795"/>
    <w:rsid w:val="0085066A"/>
    <w:rsid w:val="008556FC"/>
    <w:rsid w:val="00857BD1"/>
    <w:rsid w:val="00861CFE"/>
    <w:rsid w:val="0086508E"/>
    <w:rsid w:val="00865FE7"/>
    <w:rsid w:val="00870803"/>
    <w:rsid w:val="00870E9D"/>
    <w:rsid w:val="00871C88"/>
    <w:rsid w:val="00872A3C"/>
    <w:rsid w:val="00885D9E"/>
    <w:rsid w:val="008905B7"/>
    <w:rsid w:val="00892252"/>
    <w:rsid w:val="00894951"/>
    <w:rsid w:val="008971A7"/>
    <w:rsid w:val="008A30DB"/>
    <w:rsid w:val="008A350D"/>
    <w:rsid w:val="008A3A64"/>
    <w:rsid w:val="008A671C"/>
    <w:rsid w:val="008B0749"/>
    <w:rsid w:val="008B5D24"/>
    <w:rsid w:val="008B726D"/>
    <w:rsid w:val="008C2629"/>
    <w:rsid w:val="008C3DEC"/>
    <w:rsid w:val="008C40DE"/>
    <w:rsid w:val="008C69CB"/>
    <w:rsid w:val="008C7386"/>
    <w:rsid w:val="008D0A3E"/>
    <w:rsid w:val="008D4B8E"/>
    <w:rsid w:val="008D773F"/>
    <w:rsid w:val="008E344A"/>
    <w:rsid w:val="008E6C01"/>
    <w:rsid w:val="008F24A1"/>
    <w:rsid w:val="00905668"/>
    <w:rsid w:val="00907A69"/>
    <w:rsid w:val="0091680C"/>
    <w:rsid w:val="00917E82"/>
    <w:rsid w:val="00920FEC"/>
    <w:rsid w:val="009213A7"/>
    <w:rsid w:val="009218CD"/>
    <w:rsid w:val="00924BB7"/>
    <w:rsid w:val="00933544"/>
    <w:rsid w:val="009416C8"/>
    <w:rsid w:val="00944819"/>
    <w:rsid w:val="0094483A"/>
    <w:rsid w:val="009463D2"/>
    <w:rsid w:val="00946D14"/>
    <w:rsid w:val="0095039B"/>
    <w:rsid w:val="00951B13"/>
    <w:rsid w:val="00960987"/>
    <w:rsid w:val="009626E3"/>
    <w:rsid w:val="009665ED"/>
    <w:rsid w:val="009679EC"/>
    <w:rsid w:val="009709A0"/>
    <w:rsid w:val="00975A41"/>
    <w:rsid w:val="00975B25"/>
    <w:rsid w:val="00982EFA"/>
    <w:rsid w:val="00985701"/>
    <w:rsid w:val="00990EFE"/>
    <w:rsid w:val="00993172"/>
    <w:rsid w:val="00995A2E"/>
    <w:rsid w:val="009A09A8"/>
    <w:rsid w:val="009A12C6"/>
    <w:rsid w:val="009A7B3F"/>
    <w:rsid w:val="009B2D5C"/>
    <w:rsid w:val="009C4C4A"/>
    <w:rsid w:val="009C553C"/>
    <w:rsid w:val="009C5795"/>
    <w:rsid w:val="009C5CD5"/>
    <w:rsid w:val="009C75C5"/>
    <w:rsid w:val="009D278C"/>
    <w:rsid w:val="009D50A2"/>
    <w:rsid w:val="009E4B8B"/>
    <w:rsid w:val="009E6429"/>
    <w:rsid w:val="009F0884"/>
    <w:rsid w:val="009F1A81"/>
    <w:rsid w:val="009F2A3B"/>
    <w:rsid w:val="009F31B1"/>
    <w:rsid w:val="00A04C24"/>
    <w:rsid w:val="00A11ED6"/>
    <w:rsid w:val="00A121C7"/>
    <w:rsid w:val="00A178CA"/>
    <w:rsid w:val="00A20217"/>
    <w:rsid w:val="00A20714"/>
    <w:rsid w:val="00A22747"/>
    <w:rsid w:val="00A23582"/>
    <w:rsid w:val="00A249BC"/>
    <w:rsid w:val="00A30478"/>
    <w:rsid w:val="00A3210C"/>
    <w:rsid w:val="00A36299"/>
    <w:rsid w:val="00A37A90"/>
    <w:rsid w:val="00A411E7"/>
    <w:rsid w:val="00A421DC"/>
    <w:rsid w:val="00A44B29"/>
    <w:rsid w:val="00A451DC"/>
    <w:rsid w:val="00A4553A"/>
    <w:rsid w:val="00A51ABC"/>
    <w:rsid w:val="00A5412B"/>
    <w:rsid w:val="00A56C3B"/>
    <w:rsid w:val="00A63C85"/>
    <w:rsid w:val="00A66D58"/>
    <w:rsid w:val="00A71B78"/>
    <w:rsid w:val="00A741BF"/>
    <w:rsid w:val="00A83AF3"/>
    <w:rsid w:val="00A843FA"/>
    <w:rsid w:val="00A90D54"/>
    <w:rsid w:val="00A92994"/>
    <w:rsid w:val="00A93044"/>
    <w:rsid w:val="00A9309E"/>
    <w:rsid w:val="00A9578B"/>
    <w:rsid w:val="00AA1B3D"/>
    <w:rsid w:val="00AA44F8"/>
    <w:rsid w:val="00AA4AD9"/>
    <w:rsid w:val="00AB0E3A"/>
    <w:rsid w:val="00AB0F55"/>
    <w:rsid w:val="00AB15CC"/>
    <w:rsid w:val="00AB3B1F"/>
    <w:rsid w:val="00AB6853"/>
    <w:rsid w:val="00AC4DDE"/>
    <w:rsid w:val="00AC537D"/>
    <w:rsid w:val="00AC7648"/>
    <w:rsid w:val="00AC7CF8"/>
    <w:rsid w:val="00AD1E6C"/>
    <w:rsid w:val="00AD2CE4"/>
    <w:rsid w:val="00AD3EDD"/>
    <w:rsid w:val="00AE002F"/>
    <w:rsid w:val="00AE48CF"/>
    <w:rsid w:val="00AE5D4B"/>
    <w:rsid w:val="00AE6CBD"/>
    <w:rsid w:val="00AE6E1B"/>
    <w:rsid w:val="00AF32B4"/>
    <w:rsid w:val="00AF399E"/>
    <w:rsid w:val="00AF52B8"/>
    <w:rsid w:val="00AF64F5"/>
    <w:rsid w:val="00B01A10"/>
    <w:rsid w:val="00B040CB"/>
    <w:rsid w:val="00B04E8F"/>
    <w:rsid w:val="00B053FE"/>
    <w:rsid w:val="00B06801"/>
    <w:rsid w:val="00B0761B"/>
    <w:rsid w:val="00B11DE8"/>
    <w:rsid w:val="00B129A4"/>
    <w:rsid w:val="00B134C6"/>
    <w:rsid w:val="00B23F7F"/>
    <w:rsid w:val="00B2630A"/>
    <w:rsid w:val="00B30A76"/>
    <w:rsid w:val="00B30CB9"/>
    <w:rsid w:val="00B32B19"/>
    <w:rsid w:val="00B33505"/>
    <w:rsid w:val="00B403E2"/>
    <w:rsid w:val="00B41F09"/>
    <w:rsid w:val="00B446CC"/>
    <w:rsid w:val="00B45571"/>
    <w:rsid w:val="00B467D7"/>
    <w:rsid w:val="00B507DB"/>
    <w:rsid w:val="00B50A66"/>
    <w:rsid w:val="00B53390"/>
    <w:rsid w:val="00B579B4"/>
    <w:rsid w:val="00B636B5"/>
    <w:rsid w:val="00B64BEC"/>
    <w:rsid w:val="00B6517B"/>
    <w:rsid w:val="00B66621"/>
    <w:rsid w:val="00B67297"/>
    <w:rsid w:val="00B71483"/>
    <w:rsid w:val="00B72E69"/>
    <w:rsid w:val="00B73CBB"/>
    <w:rsid w:val="00B76150"/>
    <w:rsid w:val="00B77256"/>
    <w:rsid w:val="00B77C29"/>
    <w:rsid w:val="00B91B4A"/>
    <w:rsid w:val="00B94079"/>
    <w:rsid w:val="00B95B47"/>
    <w:rsid w:val="00B97AAA"/>
    <w:rsid w:val="00BA7D38"/>
    <w:rsid w:val="00BB237D"/>
    <w:rsid w:val="00BB3A4C"/>
    <w:rsid w:val="00BC58CF"/>
    <w:rsid w:val="00BD5C65"/>
    <w:rsid w:val="00BE1AEB"/>
    <w:rsid w:val="00BE3700"/>
    <w:rsid w:val="00BE7596"/>
    <w:rsid w:val="00BF2B07"/>
    <w:rsid w:val="00BF4B12"/>
    <w:rsid w:val="00BF65A5"/>
    <w:rsid w:val="00BF6EF5"/>
    <w:rsid w:val="00C005FE"/>
    <w:rsid w:val="00C029F0"/>
    <w:rsid w:val="00C053F8"/>
    <w:rsid w:val="00C05459"/>
    <w:rsid w:val="00C11CAA"/>
    <w:rsid w:val="00C128E1"/>
    <w:rsid w:val="00C129A1"/>
    <w:rsid w:val="00C12DD3"/>
    <w:rsid w:val="00C14F2B"/>
    <w:rsid w:val="00C24FF6"/>
    <w:rsid w:val="00C314CD"/>
    <w:rsid w:val="00C34095"/>
    <w:rsid w:val="00C34356"/>
    <w:rsid w:val="00C35A07"/>
    <w:rsid w:val="00C3640C"/>
    <w:rsid w:val="00C369F9"/>
    <w:rsid w:val="00C40E2C"/>
    <w:rsid w:val="00C41C2A"/>
    <w:rsid w:val="00C4379D"/>
    <w:rsid w:val="00C44461"/>
    <w:rsid w:val="00C4479E"/>
    <w:rsid w:val="00C4572F"/>
    <w:rsid w:val="00C51744"/>
    <w:rsid w:val="00C5384E"/>
    <w:rsid w:val="00C56E75"/>
    <w:rsid w:val="00C60FA1"/>
    <w:rsid w:val="00C6463B"/>
    <w:rsid w:val="00C65550"/>
    <w:rsid w:val="00C7137C"/>
    <w:rsid w:val="00C71CED"/>
    <w:rsid w:val="00C73231"/>
    <w:rsid w:val="00C74CFA"/>
    <w:rsid w:val="00C76CCB"/>
    <w:rsid w:val="00C77F37"/>
    <w:rsid w:val="00C80AA4"/>
    <w:rsid w:val="00C82223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A6659"/>
    <w:rsid w:val="00CB1A52"/>
    <w:rsid w:val="00CB3728"/>
    <w:rsid w:val="00CB46EA"/>
    <w:rsid w:val="00CB5278"/>
    <w:rsid w:val="00CB6500"/>
    <w:rsid w:val="00CC2F78"/>
    <w:rsid w:val="00CC5D6D"/>
    <w:rsid w:val="00CD2B90"/>
    <w:rsid w:val="00CD780F"/>
    <w:rsid w:val="00CE2C11"/>
    <w:rsid w:val="00CE5553"/>
    <w:rsid w:val="00CE5A63"/>
    <w:rsid w:val="00CF28AD"/>
    <w:rsid w:val="00CF336D"/>
    <w:rsid w:val="00CF4425"/>
    <w:rsid w:val="00CF4671"/>
    <w:rsid w:val="00CF58CF"/>
    <w:rsid w:val="00CF74F4"/>
    <w:rsid w:val="00CF7513"/>
    <w:rsid w:val="00D01347"/>
    <w:rsid w:val="00D06C9A"/>
    <w:rsid w:val="00D113C5"/>
    <w:rsid w:val="00D113E2"/>
    <w:rsid w:val="00D1393D"/>
    <w:rsid w:val="00D164DA"/>
    <w:rsid w:val="00D33DD2"/>
    <w:rsid w:val="00D3420F"/>
    <w:rsid w:val="00D364CD"/>
    <w:rsid w:val="00D40646"/>
    <w:rsid w:val="00D40D76"/>
    <w:rsid w:val="00D412A9"/>
    <w:rsid w:val="00D41C22"/>
    <w:rsid w:val="00D4290F"/>
    <w:rsid w:val="00D472B8"/>
    <w:rsid w:val="00D52A77"/>
    <w:rsid w:val="00D54E54"/>
    <w:rsid w:val="00D60839"/>
    <w:rsid w:val="00D6793E"/>
    <w:rsid w:val="00D7298C"/>
    <w:rsid w:val="00D74837"/>
    <w:rsid w:val="00D74EC8"/>
    <w:rsid w:val="00D80948"/>
    <w:rsid w:val="00D860C0"/>
    <w:rsid w:val="00D8668E"/>
    <w:rsid w:val="00D9222A"/>
    <w:rsid w:val="00D9732A"/>
    <w:rsid w:val="00DA0543"/>
    <w:rsid w:val="00DA2C0B"/>
    <w:rsid w:val="00DB000D"/>
    <w:rsid w:val="00DB7EE0"/>
    <w:rsid w:val="00DC2074"/>
    <w:rsid w:val="00DC5253"/>
    <w:rsid w:val="00DC5E0F"/>
    <w:rsid w:val="00DC6E9C"/>
    <w:rsid w:val="00DC7C53"/>
    <w:rsid w:val="00DC7CEB"/>
    <w:rsid w:val="00DD19AC"/>
    <w:rsid w:val="00DD4A91"/>
    <w:rsid w:val="00DE0263"/>
    <w:rsid w:val="00DE207F"/>
    <w:rsid w:val="00DF0562"/>
    <w:rsid w:val="00DF05C1"/>
    <w:rsid w:val="00DF4A9C"/>
    <w:rsid w:val="00DF573F"/>
    <w:rsid w:val="00E021A6"/>
    <w:rsid w:val="00E02C2F"/>
    <w:rsid w:val="00E02F9A"/>
    <w:rsid w:val="00E03850"/>
    <w:rsid w:val="00E04AAD"/>
    <w:rsid w:val="00E05BDF"/>
    <w:rsid w:val="00E106EA"/>
    <w:rsid w:val="00E11A9A"/>
    <w:rsid w:val="00E11B0C"/>
    <w:rsid w:val="00E13FA0"/>
    <w:rsid w:val="00E172BD"/>
    <w:rsid w:val="00E26A16"/>
    <w:rsid w:val="00E31337"/>
    <w:rsid w:val="00E31ABC"/>
    <w:rsid w:val="00E31C2D"/>
    <w:rsid w:val="00E3481D"/>
    <w:rsid w:val="00E34AB0"/>
    <w:rsid w:val="00E34F6C"/>
    <w:rsid w:val="00E411DD"/>
    <w:rsid w:val="00E42F97"/>
    <w:rsid w:val="00E4625D"/>
    <w:rsid w:val="00E47BF5"/>
    <w:rsid w:val="00E56F5F"/>
    <w:rsid w:val="00E607C9"/>
    <w:rsid w:val="00E65D42"/>
    <w:rsid w:val="00E67ED7"/>
    <w:rsid w:val="00E72398"/>
    <w:rsid w:val="00E7633A"/>
    <w:rsid w:val="00E77B2B"/>
    <w:rsid w:val="00E81173"/>
    <w:rsid w:val="00E8707D"/>
    <w:rsid w:val="00E87903"/>
    <w:rsid w:val="00E90349"/>
    <w:rsid w:val="00E9097D"/>
    <w:rsid w:val="00E95BAD"/>
    <w:rsid w:val="00E97075"/>
    <w:rsid w:val="00EA12EA"/>
    <w:rsid w:val="00EA2A8E"/>
    <w:rsid w:val="00EA45C8"/>
    <w:rsid w:val="00EA5117"/>
    <w:rsid w:val="00EA7CAB"/>
    <w:rsid w:val="00EC06A6"/>
    <w:rsid w:val="00EC3BB9"/>
    <w:rsid w:val="00EC3C81"/>
    <w:rsid w:val="00ED0615"/>
    <w:rsid w:val="00ED23BE"/>
    <w:rsid w:val="00EE7CE8"/>
    <w:rsid w:val="00EF17D9"/>
    <w:rsid w:val="00EF2539"/>
    <w:rsid w:val="00EF42B2"/>
    <w:rsid w:val="00F00DE1"/>
    <w:rsid w:val="00F017B9"/>
    <w:rsid w:val="00F03A55"/>
    <w:rsid w:val="00F059AC"/>
    <w:rsid w:val="00F06303"/>
    <w:rsid w:val="00F11981"/>
    <w:rsid w:val="00F11FAC"/>
    <w:rsid w:val="00F1254D"/>
    <w:rsid w:val="00F157AB"/>
    <w:rsid w:val="00F2000D"/>
    <w:rsid w:val="00F2030D"/>
    <w:rsid w:val="00F2081A"/>
    <w:rsid w:val="00F20E40"/>
    <w:rsid w:val="00F2212B"/>
    <w:rsid w:val="00F26FCF"/>
    <w:rsid w:val="00F3263B"/>
    <w:rsid w:val="00F33852"/>
    <w:rsid w:val="00F350D5"/>
    <w:rsid w:val="00F35C77"/>
    <w:rsid w:val="00F360E4"/>
    <w:rsid w:val="00F377FC"/>
    <w:rsid w:val="00F43151"/>
    <w:rsid w:val="00F43BC9"/>
    <w:rsid w:val="00F44708"/>
    <w:rsid w:val="00F44825"/>
    <w:rsid w:val="00F44BB5"/>
    <w:rsid w:val="00F52E1A"/>
    <w:rsid w:val="00F5425B"/>
    <w:rsid w:val="00F562FF"/>
    <w:rsid w:val="00F57040"/>
    <w:rsid w:val="00F61889"/>
    <w:rsid w:val="00F714ED"/>
    <w:rsid w:val="00F73080"/>
    <w:rsid w:val="00F76D9D"/>
    <w:rsid w:val="00F847A1"/>
    <w:rsid w:val="00F90803"/>
    <w:rsid w:val="00F91362"/>
    <w:rsid w:val="00F9365D"/>
    <w:rsid w:val="00F96A86"/>
    <w:rsid w:val="00FA141B"/>
    <w:rsid w:val="00FA2169"/>
    <w:rsid w:val="00FA29A0"/>
    <w:rsid w:val="00FA441A"/>
    <w:rsid w:val="00FA7599"/>
    <w:rsid w:val="00FB123F"/>
    <w:rsid w:val="00FB3A67"/>
    <w:rsid w:val="00FB3B21"/>
    <w:rsid w:val="00FB3F70"/>
    <w:rsid w:val="00FB4845"/>
    <w:rsid w:val="00FB4A16"/>
    <w:rsid w:val="00FB6F56"/>
    <w:rsid w:val="00FB7576"/>
    <w:rsid w:val="00FC070A"/>
    <w:rsid w:val="00FC0A0B"/>
    <w:rsid w:val="00FC1957"/>
    <w:rsid w:val="00FC1DFC"/>
    <w:rsid w:val="00FC5F7C"/>
    <w:rsid w:val="00FD1324"/>
    <w:rsid w:val="00FD6D83"/>
    <w:rsid w:val="00FE0AAC"/>
    <w:rsid w:val="00FF09DF"/>
    <w:rsid w:val="00FF2121"/>
    <w:rsid w:val="00FF3B4D"/>
    <w:rsid w:val="00FF4DC5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rFonts w:eastAsia="Calibr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0761B"/>
    <w:pPr>
      <w:keepNext/>
      <w:jc w:val="center"/>
      <w:outlineLvl w:val="1"/>
    </w:pPr>
    <w:rPr>
      <w:rFonts w:eastAsia="Calibri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rFonts w:eastAsia="Calibri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761B"/>
    <w:rPr>
      <w:rFonts w:ascii="Times New Roman" w:hAnsi="Times New Roman" w:cs="Times New Rom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0761B"/>
    <w:rPr>
      <w:rFonts w:ascii="Times New Roman" w:hAnsi="Times New Roman" w:cs="Times New Roman"/>
      <w:b/>
      <w:sz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0761B"/>
    <w:rPr>
      <w:rFonts w:ascii="Times New Roman" w:hAnsi="Times New Roman" w:cs="Times New Roman"/>
      <w:b/>
      <w:sz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B0761B"/>
    <w:rPr>
      <w:rFonts w:eastAsia="Calibri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0761B"/>
    <w:rPr>
      <w:rFonts w:ascii="Times New Roman" w:hAnsi="Times New Roman" w:cs="Times New Roman"/>
      <w:sz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rFonts w:eastAsia="Calibri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0761B"/>
    <w:rPr>
      <w:rFonts w:ascii="Times New Roman" w:hAnsi="Times New Roman" w:cs="Times New Roman"/>
      <w:sz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B0761B"/>
    <w:pPr>
      <w:spacing w:line="216" w:lineRule="auto"/>
      <w:ind w:left="-540"/>
      <w:jc w:val="both"/>
    </w:pPr>
    <w:rPr>
      <w:rFonts w:eastAsia="Calibri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0761B"/>
    <w:rPr>
      <w:rFonts w:ascii="Times New Roman" w:hAnsi="Times New Roman" w:cs="Times New Roman"/>
      <w:sz w:val="28"/>
      <w:lang w:eastAsia="ru-RU"/>
    </w:rPr>
  </w:style>
  <w:style w:type="paragraph" w:styleId="ListParagraph">
    <w:name w:val="List Paragraph"/>
    <w:basedOn w:val="Normal"/>
    <w:uiPriority w:val="99"/>
    <w:qFormat/>
    <w:rsid w:val="001316B9"/>
    <w:pPr>
      <w:ind w:left="708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rsid w:val="001A670D"/>
    <w:rPr>
      <w:rFonts w:eastAsia="Calibri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3587"/>
    <w:rPr>
      <w:rFonts w:ascii="Times New Roman" w:hAnsi="Times New Roman" w:cs="Times New Roman"/>
      <w:sz w:val="2"/>
    </w:rPr>
  </w:style>
  <w:style w:type="character" w:customStyle="1" w:styleId="apple-converted-space">
    <w:name w:val="apple-converted-space"/>
    <w:uiPriority w:val="99"/>
    <w:rsid w:val="00B23F7F"/>
  </w:style>
  <w:style w:type="character" w:styleId="Hyperlink">
    <w:name w:val="Hyperlink"/>
    <w:basedOn w:val="DefaultParagraphFont"/>
    <w:uiPriority w:val="99"/>
    <w:rsid w:val="00B23F7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19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599</TotalTime>
  <Pages>2</Pages>
  <Words>471</Words>
  <Characters>2687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540</cp:revision>
  <cp:lastPrinted>2016-03-30T06:56:00Z</cp:lastPrinted>
  <dcterms:created xsi:type="dcterms:W3CDTF">2013-01-30T12:26:00Z</dcterms:created>
  <dcterms:modified xsi:type="dcterms:W3CDTF">2016-09-07T13:06:00Z</dcterms:modified>
</cp:coreProperties>
</file>